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VB__WE der Weichen  1 und 2 mit PSS im Bahnhof Berga-Kelbra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Tilo Gatzsch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 xml:space="preserve">Bahnhofstraße 23 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99084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 xml:space="preserve">Erfurt, 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46DBC0A9-FF48-4079-858F-6E129400738A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